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60C" w:rsidRPr="00154DB5" w:rsidRDefault="00C8160C" w:rsidP="003E3854">
      <w:pP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154DB5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 w:rsidRPr="00154DB5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154DB5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ตัวชี้วัดตามภารกิจหลักของสำนัก/หน่วยงานตามแผนปฏิบัติราชการของสำนัก/หน่วยงาน</w:t>
      </w:r>
    </w:p>
    <w:p w:rsidR="00C8049E" w:rsidRPr="00154DB5" w:rsidRDefault="005374C4" w:rsidP="003E3854">
      <w:pPr>
        <w:ind w:hanging="22"/>
        <w:rPr>
          <w:rFonts w:ascii="TH SarabunPSK" w:hAnsi="TH SarabunPSK" w:cs="TH SarabunPSK"/>
          <w:b/>
          <w:bCs/>
          <w:sz w:val="30"/>
          <w:szCs w:val="30"/>
        </w:rPr>
      </w:pPr>
      <w:r w:rsidRPr="00154DB5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 w:rsidRPr="00154DB5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</w:t>
      </w:r>
      <w:r w:rsidR="008767C9" w:rsidRPr="00154DB5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 w:rsidRPr="00154DB5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A512E3" w:rsidRPr="00154DB5">
        <w:rPr>
          <w:rFonts w:ascii="TH SarabunPSK" w:hAnsi="TH SarabunPSK" w:cs="TH SarabunPSK"/>
          <w:b/>
          <w:bCs/>
          <w:sz w:val="30"/>
          <w:szCs w:val="30"/>
        </w:rPr>
        <w:t>4</w:t>
      </w:r>
      <w:r w:rsidR="00776949" w:rsidRPr="00154DB5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A512E3" w:rsidRPr="00154DB5">
        <w:rPr>
          <w:rFonts w:ascii="TH SarabunPSK" w:eastAsia="Cordia New" w:hAnsi="TH SarabunPSK" w:cs="TH SarabunPSK"/>
          <w:b/>
          <w:bCs/>
          <w:sz w:val="30"/>
          <w:szCs w:val="30"/>
          <w:cs/>
        </w:rPr>
        <w:t>ระดับความสำเร็จ</w:t>
      </w:r>
      <w:r w:rsidR="00A512E3" w:rsidRPr="00154DB5">
        <w:rPr>
          <w:rFonts w:ascii="TH SarabunPSK" w:eastAsia="Cordia New" w:hAnsi="TH SarabunPSK" w:cs="TH SarabunPSK" w:hint="cs"/>
          <w:b/>
          <w:bCs/>
          <w:sz w:val="30"/>
          <w:szCs w:val="30"/>
          <w:cs/>
        </w:rPr>
        <w:t>การติดตามความก้าวหน้าของนักเรียนทุนโครงการพัฒนา</w:t>
      </w:r>
      <w:r w:rsidR="00A512E3" w:rsidRPr="00154DB5">
        <w:rPr>
          <w:rFonts w:ascii="TH SarabunPSK" w:hAnsi="TH SarabunPSK" w:cs="TH SarabunPSK" w:hint="cs"/>
          <w:b/>
          <w:bCs/>
          <w:sz w:val="30"/>
          <w:szCs w:val="30"/>
          <w:cs/>
        </w:rPr>
        <w:t>กำลังคนด้าน</w:t>
      </w:r>
    </w:p>
    <w:p w:rsidR="00A512E3" w:rsidRPr="00154DB5" w:rsidRDefault="00A512E3" w:rsidP="003E3854">
      <w:pP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154DB5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  <w:tab/>
      </w:r>
      <w:r w:rsidRPr="00154DB5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  <w:tab/>
      </w:r>
      <w:r w:rsidRPr="00154DB5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  <w:tab/>
      </w:r>
      <w:r w:rsidRPr="00154DB5">
        <w:rPr>
          <w:rFonts w:ascii="TH SarabunPSK" w:eastAsia="Cordia New" w:hAnsi="TH SarabunPSK" w:cs="TH SarabunPSK"/>
          <w:b/>
          <w:bCs/>
          <w:sz w:val="30"/>
          <w:szCs w:val="30"/>
          <w:cs/>
        </w:rPr>
        <w:t>มนุษยศาสตร์และสังคมศาสตร์</w:t>
      </w:r>
      <w:r w:rsidRPr="00154DB5">
        <w:rPr>
          <w:rFonts w:ascii="TH SarabunPSK" w:eastAsia="Cordia New" w:hAnsi="TH SarabunPSK" w:cs="TH SarabunPSK" w:hint="cs"/>
          <w:b/>
          <w:bCs/>
          <w:sz w:val="30"/>
          <w:szCs w:val="30"/>
          <w:cs/>
        </w:rPr>
        <w:t xml:space="preserve"> </w:t>
      </w:r>
      <w:r w:rsidRPr="00154DB5">
        <w:rPr>
          <w:rFonts w:ascii="TH SarabunPSK" w:eastAsia="Cordia New" w:hAnsi="TH SarabunPSK" w:cs="TH SarabunPSK"/>
          <w:b/>
          <w:bCs/>
          <w:sz w:val="30"/>
          <w:szCs w:val="30"/>
          <w:cs/>
        </w:rPr>
        <w:t>(ทุนเรียนดีมนุษยศาสตร์และสังคมศาสตร์แห่ง</w:t>
      </w:r>
      <w:r w:rsidRPr="00154DB5">
        <w:rPr>
          <w:rFonts w:ascii="TH SarabunPSK" w:eastAsia="Cordia New" w:hAnsi="TH SarabunPSK" w:cs="TH SarabunPSK" w:hint="cs"/>
          <w:b/>
          <w:bCs/>
          <w:sz w:val="30"/>
          <w:szCs w:val="30"/>
          <w:cs/>
        </w:rPr>
        <w:t>ประเทศไทย)</w:t>
      </w:r>
    </w:p>
    <w:p w:rsidR="005374C4" w:rsidRPr="00154DB5" w:rsidRDefault="005374C4" w:rsidP="003E3854">
      <w:pP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154DB5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</w:t>
      </w:r>
      <w:r w:rsidRPr="00154DB5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  <w:t xml:space="preserve">: </w:t>
      </w:r>
      <w:r w:rsidR="00C8049E" w:rsidRPr="00154DB5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  <w:t xml:space="preserve">        </w:t>
      </w:r>
      <w:r w:rsidR="00330A36" w:rsidRPr="00154DB5"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  <w:t>ระดับความสำเร็จ</w:t>
      </w:r>
    </w:p>
    <w:p w:rsidR="005374C4" w:rsidRPr="00154DB5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154DB5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น้ำหนัก</w:t>
      </w:r>
      <w:r w:rsidRPr="00154DB5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: </w:t>
      </w:r>
      <w:r w:rsidRPr="00154DB5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330A36" w:rsidRPr="00154DB5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330A36" w:rsidRPr="00154DB5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A512E3" w:rsidRPr="00154DB5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>: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D952E8" w:rsidRDefault="00C54E4A" w:rsidP="00D952E8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D952E8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  <w:t>-</w:t>
      </w:r>
      <w:r w:rsidR="00D952E8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D952E8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D952E8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D952E8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D952E8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D952E8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D952E8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D952E8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D952E8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D952E8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D952E8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D952E8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D952E8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D952E8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D952E8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D952E8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D952E8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D952E8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D952E8" w:rsidRDefault="00D952E8" w:rsidP="00D952E8">
      <w:pPr>
        <w:pStyle w:val="FootnoteText"/>
        <w:jc w:val="thaiDistribute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</w:p>
    <w:p w:rsidR="005374C4" w:rsidRPr="00932AC9" w:rsidRDefault="005374C4" w:rsidP="00D952E8">
      <w:pPr>
        <w:pStyle w:val="FootnoteText"/>
        <w:jc w:val="thaiDistribute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</w:t>
      </w: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  <w:t xml:space="preserve"> :</w:t>
      </w:r>
    </w:p>
    <w:p w:rsidR="00C8049E" w:rsidRPr="00C8049E" w:rsidRDefault="00C8049E" w:rsidP="00C8049E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C8049E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 w:rsidRPr="00C8049E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C8049E">
        <w:rPr>
          <w:rFonts w:ascii="TH SarabunPSK" w:hAnsi="TH SarabunPSK" w:cs="TH SarabunPSK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7654"/>
      </w:tblGrid>
      <w:tr w:rsidR="005374C4" w:rsidRPr="00932AC9" w:rsidTr="00C8049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C8049E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C8049E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C8049E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C8049E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C8049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C8049E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C8049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A512E3" w:rsidRDefault="00A512E3" w:rsidP="00A512E3">
            <w:pPr>
              <w:tabs>
                <w:tab w:val="left" w:pos="1440"/>
              </w:tabs>
              <w:spacing w:line="330" w:lineRule="exact"/>
              <w:ind w:left="-68"/>
              <w:jc w:val="thaiDistribute"/>
              <w:rPr>
                <w:rFonts w:ascii="TH SarabunPSK" w:eastAsia="Cordia New" w:hAnsi="TH SarabunPSK" w:cs="TH SarabunPSK"/>
                <w:sz w:val="29"/>
                <w:szCs w:val="29"/>
              </w:rPr>
            </w:pPr>
            <w:r w:rsidRPr="00A512E3">
              <w:rPr>
                <w:rFonts w:ascii="TH SarabunPSK" w:eastAsia="Cordia New" w:hAnsi="TH SarabunPSK" w:cs="TH SarabunPSK" w:hint="cs"/>
                <w:sz w:val="29"/>
                <w:szCs w:val="29"/>
                <w:cs/>
              </w:rPr>
              <w:t xml:space="preserve">ตรวจสอบความถูกต้องของข้อมูลสถานภาพนักเรียนทุนโครงการฯ และรวบรวมปัญหา/อุปสรรค </w:t>
            </w:r>
            <w:r>
              <w:rPr>
                <w:rFonts w:ascii="TH SarabunPSK" w:eastAsia="Cordia New" w:hAnsi="TH SarabunPSK" w:cs="TH SarabunPSK"/>
                <w:sz w:val="29"/>
                <w:szCs w:val="29"/>
                <w:cs/>
              </w:rPr>
              <w:br/>
            </w:r>
            <w:r w:rsidRPr="00A512E3">
              <w:rPr>
                <w:rFonts w:ascii="TH SarabunPSK" w:eastAsia="Cordia New" w:hAnsi="TH SarabunPSK" w:cs="TH SarabunPSK" w:hint="cs"/>
                <w:sz w:val="29"/>
                <w:szCs w:val="29"/>
                <w:cs/>
              </w:rPr>
              <w:t>จากนักเรียนทุนโครงการฯ สำนักงาน ก.พ. สถาบันอุดมศึกษาที่ร่วมโครงการฯ และหน่วยงาน</w:t>
            </w:r>
            <w:r w:rsidRPr="00A512E3">
              <w:rPr>
                <w:rFonts w:ascii="TH SarabunPSK" w:eastAsia="Cordia New" w:hAnsi="TH SarabunPSK" w:cs="TH SarabunPSK"/>
                <w:sz w:val="29"/>
                <w:szCs w:val="29"/>
                <w:cs/>
              </w:rPr>
              <w:br/>
            </w:r>
            <w:r w:rsidRPr="00A512E3">
              <w:rPr>
                <w:rFonts w:ascii="TH SarabunPSK" w:eastAsia="Cordia New" w:hAnsi="TH SarabunPSK" w:cs="TH SarabunPSK" w:hint="cs"/>
                <w:sz w:val="29"/>
                <w:szCs w:val="29"/>
                <w:cs/>
              </w:rPr>
              <w:t>ที่เกี่ยวข้อง</w:t>
            </w:r>
          </w:p>
        </w:tc>
      </w:tr>
      <w:tr w:rsidR="00376665" w:rsidRPr="00932AC9" w:rsidTr="00C8049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C8049E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C8049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A512E3" w:rsidRDefault="00A512E3" w:rsidP="00A512E3">
            <w:pPr>
              <w:tabs>
                <w:tab w:val="left" w:pos="1440"/>
              </w:tabs>
              <w:spacing w:line="330" w:lineRule="exact"/>
              <w:ind w:left="-68"/>
              <w:jc w:val="thaiDistribute"/>
              <w:rPr>
                <w:rFonts w:ascii="TH SarabunPSK" w:eastAsia="Cordia New" w:hAnsi="TH SarabunPSK" w:cs="TH SarabunPSK"/>
                <w:sz w:val="29"/>
                <w:szCs w:val="29"/>
              </w:rPr>
            </w:pPr>
            <w:r w:rsidRPr="00A512E3">
              <w:rPr>
                <w:rFonts w:ascii="TH SarabunPSK" w:eastAsia="Cordia New" w:hAnsi="TH SarabunPSK" w:cs="TH SarabunPSK" w:hint="cs"/>
                <w:sz w:val="29"/>
                <w:szCs w:val="29"/>
                <w:cs/>
              </w:rPr>
              <w:t>วิเคราะห์ข้อมูล ทั้งด้านการศึกษา การดำเนินชีวิต และปัญหา/อุปสรรค ในระหว่างการศึกษาเพื่อกำหนดแนวทางแก้ไข</w:t>
            </w:r>
          </w:p>
        </w:tc>
      </w:tr>
      <w:tr w:rsidR="00376665" w:rsidRPr="00932AC9" w:rsidTr="00C8049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C8049E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C8049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C8049E" w:rsidRDefault="00A512E3" w:rsidP="00A512E3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12E3">
              <w:rPr>
                <w:rFonts w:ascii="TH SarabunPSK" w:eastAsia="Cordia New" w:hAnsi="TH SarabunPSK" w:cs="TH SarabunPSK" w:hint="cs"/>
                <w:sz w:val="29"/>
                <w:szCs w:val="29"/>
                <w:cs/>
              </w:rPr>
              <w:t>ประสาน นักเรียนทุนโครงการฯ สำนักงาน ก.พ. สถาบันต้นสังกัด/สถาบันฝ่ายผลิต และ</w:t>
            </w:r>
            <w:r w:rsidRPr="00A512E3">
              <w:rPr>
                <w:rFonts w:ascii="TH SarabunPSK" w:eastAsia="Cordia New" w:hAnsi="TH SarabunPSK" w:cs="TH SarabunPSK" w:hint="cs"/>
                <w:spacing w:val="-10"/>
                <w:sz w:val="29"/>
                <w:szCs w:val="29"/>
                <w:cs/>
              </w:rPr>
              <w:t>หน่วยงาน</w:t>
            </w:r>
            <w:r>
              <w:rPr>
                <w:rFonts w:ascii="TH SarabunPSK" w:eastAsia="Cordia New" w:hAnsi="TH SarabunPSK" w:cs="TH SarabunPSK"/>
                <w:spacing w:val="-10"/>
                <w:sz w:val="29"/>
                <w:szCs w:val="29"/>
                <w:cs/>
              </w:rPr>
              <w:br/>
            </w:r>
            <w:r w:rsidRPr="00A512E3">
              <w:rPr>
                <w:rFonts w:ascii="TH SarabunPSK" w:eastAsia="Cordia New" w:hAnsi="TH SarabunPSK" w:cs="TH SarabunPSK" w:hint="cs"/>
                <w:spacing w:val="-10"/>
                <w:sz w:val="29"/>
                <w:szCs w:val="29"/>
                <w:cs/>
              </w:rPr>
              <w:t>ที่เกี่ยวข้อง เพื่อขอข้อมูลเพิ่มเติมประกอบ</w:t>
            </w:r>
            <w:r w:rsidRPr="00A512E3">
              <w:rPr>
                <w:rFonts w:ascii="TH SarabunPSK" w:eastAsia="Cordia New" w:hAnsi="TH SarabunPSK" w:cs="TH SarabunPSK" w:hint="cs"/>
                <w:sz w:val="29"/>
                <w:szCs w:val="29"/>
                <w:cs/>
              </w:rPr>
              <w:t>การพิจารณาของคณะอนุกรรมการบริหารโครงการฯ</w:t>
            </w:r>
          </w:p>
        </w:tc>
      </w:tr>
      <w:tr w:rsidR="00376665" w:rsidRPr="00932AC9" w:rsidTr="00C8049E">
        <w:trPr>
          <w:trHeight w:val="7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C8049E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C8049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C8049E" w:rsidRDefault="00A512E3" w:rsidP="00A512E3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12E3">
              <w:rPr>
                <w:rFonts w:ascii="TH SarabunPSK" w:eastAsia="Cordia New" w:hAnsi="TH SarabunPSK" w:cs="TH SarabunPSK" w:hint="cs"/>
                <w:spacing w:val="-6"/>
                <w:sz w:val="29"/>
                <w:szCs w:val="29"/>
                <w:cs/>
              </w:rPr>
              <w:t>ดำเนินการแก้ไขปัญหา/อุปสรรค ตามมติคณะอนุกรรมการบริหารโครงการฯ และแนวทางการจัดการ</w:t>
            </w:r>
            <w:r w:rsidRPr="00A512E3">
              <w:rPr>
                <w:rFonts w:ascii="TH SarabunPSK" w:eastAsia="Cordia New" w:hAnsi="TH SarabunPSK" w:cs="TH SarabunPSK" w:hint="cs"/>
                <w:sz w:val="29"/>
                <w:szCs w:val="29"/>
                <w:cs/>
              </w:rPr>
              <w:t>ดูแลจัดการศึกษาสำหรับนักเรียนทุน</w:t>
            </w:r>
          </w:p>
        </w:tc>
      </w:tr>
      <w:tr w:rsidR="00376665" w:rsidRPr="00932AC9" w:rsidTr="00C8049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C8049E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C8049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C8049E" w:rsidRDefault="00A512E3" w:rsidP="00A512E3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12E3">
              <w:rPr>
                <w:rFonts w:ascii="TH SarabunPSK" w:eastAsia="Cordia New" w:hAnsi="TH SarabunPSK" w:cs="TH SarabunPSK" w:hint="cs"/>
                <w:sz w:val="29"/>
                <w:szCs w:val="29"/>
                <w:cs/>
              </w:rPr>
              <w:t>จัดทำบันทึกข้อมูลของนักเรียนทุนโครงการพัฒนากำลังคน</w:t>
            </w:r>
            <w:r w:rsidRPr="00A512E3">
              <w:rPr>
                <w:rFonts w:ascii="TH SarabunPSK" w:eastAsia="Cordia New" w:hAnsi="TH SarabunPSK" w:cs="TH SarabunPSK"/>
                <w:sz w:val="29"/>
                <w:szCs w:val="29"/>
                <w:cs/>
              </w:rPr>
              <w:t xml:space="preserve">ด้านมนุษยศาสตร์และสังคมศาสตร์ </w:t>
            </w:r>
            <w:r>
              <w:rPr>
                <w:rFonts w:ascii="TH SarabunPSK" w:eastAsia="Cordia New" w:hAnsi="TH SarabunPSK" w:cs="TH SarabunPSK"/>
                <w:sz w:val="29"/>
                <w:szCs w:val="29"/>
                <w:cs/>
              </w:rPr>
              <w:br/>
            </w:r>
            <w:r w:rsidRPr="00A512E3">
              <w:rPr>
                <w:rFonts w:ascii="TH SarabunPSK" w:eastAsia="Cordia New" w:hAnsi="TH SarabunPSK" w:cs="TH SarabunPSK"/>
                <w:spacing w:val="-10"/>
                <w:sz w:val="29"/>
                <w:szCs w:val="29"/>
                <w:cs/>
              </w:rPr>
              <w:t>(ทุนเรียนดีมนุษยศาสตร์และสังคมศาสตร์แห่งประเทศไทย)</w:t>
            </w:r>
            <w:r w:rsidRPr="00A512E3">
              <w:rPr>
                <w:rFonts w:ascii="TH SarabunPSK" w:eastAsia="Cordia New" w:hAnsi="TH SarabunPSK" w:cs="TH SarabunPSK" w:hint="cs"/>
                <w:spacing w:val="-10"/>
                <w:sz w:val="29"/>
                <w:szCs w:val="29"/>
                <w:cs/>
              </w:rPr>
              <w:t xml:space="preserve"> ลงในระบบฐานข้อมูลโครงการฯ ให้เป็นปัจจุบัน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รายละเอียดข้อมูลพื้นฐาน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: </w:t>
      </w:r>
    </w:p>
    <w:tbl>
      <w:tblPr>
        <w:tblW w:w="907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5374C4" w:rsidRPr="00C8049E" w:rsidTr="0038412D">
        <w:tc>
          <w:tcPr>
            <w:tcW w:w="3710" w:type="dxa"/>
            <w:vMerge w:val="restart"/>
            <w:vAlign w:val="center"/>
          </w:tcPr>
          <w:p w:rsidR="005374C4" w:rsidRPr="00A512E3" w:rsidRDefault="005374C4" w:rsidP="00330A3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A512E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A512E3" w:rsidRDefault="005374C4" w:rsidP="00330A3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A512E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5374C4" w:rsidRPr="00A512E3" w:rsidRDefault="005374C4" w:rsidP="00330A3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A512E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D35FF2" w:rsidRPr="00C8049E" w:rsidTr="0038412D">
        <w:tc>
          <w:tcPr>
            <w:tcW w:w="3710" w:type="dxa"/>
            <w:vMerge/>
            <w:vAlign w:val="center"/>
          </w:tcPr>
          <w:p w:rsidR="00D35FF2" w:rsidRPr="00A512E3" w:rsidRDefault="00D35FF2" w:rsidP="00330A3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D35FF2" w:rsidRPr="00A512E3" w:rsidRDefault="00D35FF2" w:rsidP="00330A3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D35FF2" w:rsidRPr="00A512E3" w:rsidRDefault="00376665" w:rsidP="00330A3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5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D35FF2" w:rsidRPr="00A512E3" w:rsidRDefault="00376665" w:rsidP="00330A3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5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vAlign w:val="center"/>
          </w:tcPr>
          <w:p w:rsidR="00D35FF2" w:rsidRPr="00A512E3" w:rsidRDefault="00376665" w:rsidP="00330A3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5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2560</w:t>
            </w:r>
          </w:p>
        </w:tc>
      </w:tr>
      <w:tr w:rsidR="00376665" w:rsidRPr="00C8049E" w:rsidTr="00376665">
        <w:trPr>
          <w:trHeight w:val="418"/>
        </w:trPr>
        <w:tc>
          <w:tcPr>
            <w:tcW w:w="3710" w:type="dxa"/>
            <w:vAlign w:val="center"/>
          </w:tcPr>
          <w:p w:rsidR="00376665" w:rsidRPr="00A512E3" w:rsidRDefault="00A512E3" w:rsidP="00A60F55">
            <w:pPr>
              <w:pBdr>
                <w:top w:val="single" w:sz="4" w:space="1" w:color="auto"/>
              </w:pBdr>
              <w:ind w:hanging="2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12E3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ระดับความสำเร็จ</w:t>
            </w:r>
            <w:r w:rsidRPr="00A512E3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การติดตามความก้าวหน้าของนักเรียนทุนโครงการพัฒนา</w:t>
            </w:r>
            <w:r w:rsidRPr="00A512E3">
              <w:rPr>
                <w:rFonts w:ascii="TH SarabunPSK" w:hAnsi="TH SarabunPSK" w:cs="TH SarabunPSK" w:hint="cs"/>
                <w:sz w:val="30"/>
                <w:szCs w:val="30"/>
                <w:cs/>
              </w:rPr>
              <w:t>กำลังคน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512E3">
              <w:rPr>
                <w:rFonts w:ascii="TH SarabunPSK" w:hAnsi="TH SarabunPSK" w:cs="TH SarabunPSK" w:hint="cs"/>
                <w:sz w:val="30"/>
                <w:szCs w:val="30"/>
                <w:cs/>
              </w:rPr>
              <w:t>ด้าน</w:t>
            </w:r>
            <w:r w:rsidRPr="00A512E3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มนุษยศาสตร์และสังคมศาสตร์</w:t>
            </w:r>
            <w:r w:rsidRPr="00A512E3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br/>
            </w:r>
            <w:r w:rsidRPr="00A512E3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(ทุนเรียนดีมนุษยศาสตร์และสังคมศาสตร์แห่ง</w:t>
            </w:r>
            <w:r w:rsidRPr="00A512E3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ประเทศไทย)</w:t>
            </w:r>
          </w:p>
        </w:tc>
        <w:tc>
          <w:tcPr>
            <w:tcW w:w="1330" w:type="dxa"/>
          </w:tcPr>
          <w:p w:rsidR="00376665" w:rsidRPr="00A512E3" w:rsidRDefault="00330A36" w:rsidP="00330A36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A512E3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376665" w:rsidRPr="00A512E3" w:rsidRDefault="00C8049E" w:rsidP="00330A36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  <w:cs/>
              </w:rPr>
            </w:pPr>
            <w:r w:rsidRPr="00A512E3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341" w:type="dxa"/>
          </w:tcPr>
          <w:p w:rsidR="00376665" w:rsidRPr="00A512E3" w:rsidRDefault="00C8049E" w:rsidP="00330A3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512E3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  <w:tc>
          <w:tcPr>
            <w:tcW w:w="1275" w:type="dxa"/>
          </w:tcPr>
          <w:p w:rsidR="00376665" w:rsidRPr="00A512E3" w:rsidRDefault="00C8049E" w:rsidP="00330A3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512E3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 5</w:t>
            </w:r>
          </w:p>
        </w:tc>
      </w:tr>
    </w:tbl>
    <w:p w:rsidR="00C8049E" w:rsidRDefault="00C8049E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A512E3" w:rsidRDefault="00A512E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 xml:space="preserve">แหล่งข้อมูล / วิธีการจัดเก็บข้อมูล </w:t>
      </w:r>
      <w:r w:rsidRPr="00932AC9">
        <w:rPr>
          <w:rFonts w:ascii="TH SarabunPSK" w:hAnsi="TH SarabunPSK" w:cs="TH SarabunPSK"/>
          <w:b/>
          <w:bCs/>
          <w:sz w:val="30"/>
          <w:szCs w:val="30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330A36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="00330A36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330A36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330A36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  <w:r w:rsidR="00330A36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330A36"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r w:rsidR="00330A36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3B7C" w:rsidRDefault="005E3B7C" w:rsidP="007C7324">
      <w:r>
        <w:separator/>
      </w:r>
    </w:p>
  </w:endnote>
  <w:endnote w:type="continuationSeparator" w:id="0">
    <w:p w:rsidR="005E3B7C" w:rsidRDefault="005E3B7C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4B1" w:rsidRDefault="00F164B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4B1" w:rsidRDefault="00F164B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4B1" w:rsidRDefault="00F164B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3B7C" w:rsidRDefault="005E3B7C" w:rsidP="007C7324">
      <w:r>
        <w:separator/>
      </w:r>
    </w:p>
  </w:footnote>
  <w:footnote w:type="continuationSeparator" w:id="0">
    <w:p w:rsidR="005E3B7C" w:rsidRDefault="005E3B7C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4B1" w:rsidRDefault="00F164B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2EA1" w:rsidRDefault="00EA2EA1" w:rsidP="00EA2EA1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-461176</wp:posOffset>
              </wp:positionH>
              <wp:positionV relativeFrom="paragraph">
                <wp:posOffset>-202758</wp:posOffset>
              </wp:positionV>
              <wp:extent cx="6333490" cy="588645"/>
              <wp:effectExtent l="0" t="0" r="10160" b="1905"/>
              <wp:wrapNone/>
              <wp:docPr id="2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6333490" cy="588645"/>
                        <a:chOff x="0" y="-201"/>
                        <a:chExt cx="9029" cy="927"/>
                      </a:xfrm>
                    </wpg:grpSpPr>
                    <wps:wsp>
                      <wps:cNvPr id="1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85" y="-201"/>
                          <a:ext cx="7560" cy="9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2EA1" w:rsidRDefault="00EA2EA1" w:rsidP="003E3854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cs="Browallia New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รายละเอียดตัวชี้วัดการประเมินผลการปฏิบัติราชการของสำนักส่งเสริมและพัฒนาศักยภาพนักศึกษา</w:t>
                            </w:r>
                          </w:p>
                          <w:p w:rsidR="00EA2EA1" w:rsidRDefault="00EA2EA1" w:rsidP="003E3854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3" name="Picture 1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388" y="67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4" name="Line 4"/>
                      <wps:cNvCnPr/>
                      <wps:spPr bwMode="auto">
                        <a:xfrm>
                          <a:off x="0" y="702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" o:spid="_x0000_s1026" style="position:absolute;margin-left:-36.3pt;margin-top:-15.95pt;width:498.7pt;height:46.35pt;z-index:251659264" coordorigin=",-201" coordsize="9029,92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885;top:-201;width:7560;height:9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<v:textbox>
                  <w:txbxContent>
                    <w:p w:rsidR="00EA2EA1" w:rsidRDefault="00EA2EA1" w:rsidP="003E3854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cs="Browallia New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รายละเอียดตัวชี้วัดการประเมินผลการปฏิบัติราชการของสำนักส่งเสริมและพัฒนาศักยภาพนักศึกษา</w:t>
                      </w:r>
                    </w:p>
                    <w:p w:rsidR="00EA2EA1" w:rsidRDefault="00EA2EA1" w:rsidP="003E3854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" o:spid="_x0000_s1028" type="#_x0000_t75" alt="MUALogo" style="position:absolute;left:8388;top:67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TSPQTBAAAA2wAAAA8AAABkcnMvZG93bnJldi54bWxET01rwkAQvRf8D8sIvdWNrYhGV5GCIMVL&#10;EyMeh+yYhGRnQ3abxH/vFgq9zeN9znY/mkb01LnKsoL5LAJBnFtdcaHgkh7fViCcR9bYWCYFD3Kw&#10;301ethhrO/A39YkvRAhhF6OC0vs2ltLlJRl0M9sSB+5uO4M+wK6QusMhhJtGvkfRUhqsODSU2NJn&#10;SXmd/BgFN1rSrT4vstPVHdN7Uq+z8Usr9TodDxsQnkb/L/5zn3SY/wG/v4QD5O4J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TSPQTBAAAA2wAAAA8AAAAAAAAAAAAAAAAAnwIA&#10;AGRycy9kb3ducmV2LnhtbFBLBQYAAAAABAAEAPcAAACNAwAAAAA=&#10;">
                <v:imagedata r:id="rId2" o:title="MUALogo" blacklevel="1966f"/>
              </v:shape>
              <v:line id="Line 4" o:spid="_x0000_s1029" style="position:absolute;visibility:visible;mso-wrap-style:square" from="0,702" to="9000,7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1qK0MIAAADbAAAADwAAAGRycy9kb3ducmV2LnhtbERPTWvCQBC9F/wPyxS86aYitUTXEAKC&#10;6MXaXnobdsckmp2N2TXG/vpuodDbPN7nrLLBNqKnzteOFbxMExDE2pmaSwWfH5vJGwgfkA02jknB&#10;gzxk69HTClPj7vxO/TGUIoawT1FBFUKbSul1RRb91LXEkTu5zmKIsCul6fAew20jZ0nyKi3WHBsq&#10;bKmoSF+ON6tgdxjyokTd8EF+F/pxXnz1171S4+chX4IINIR/8Z97a+L8Ofz+Eg+Q6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1qK0MIAAADbAAAADwAAAAAAAAAAAAAA&#10;AAChAgAAZHJzL2Rvd25yZXYueG1sUEsFBgAAAAAEAAQA+QAAAJADAAAAAA==&#10;" strokecolor="white"/>
            </v:group>
          </w:pict>
        </mc:Fallback>
      </mc:AlternateContent>
    </w:r>
  </w:p>
  <w:p w:rsidR="007C7324" w:rsidRPr="00F8489A" w:rsidRDefault="007C7324" w:rsidP="00F8489A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64B1" w:rsidRDefault="00F164B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778D4"/>
    <w:rsid w:val="00095820"/>
    <w:rsid w:val="000C298B"/>
    <w:rsid w:val="000C3FBF"/>
    <w:rsid w:val="000E5AFB"/>
    <w:rsid w:val="00154DB5"/>
    <w:rsid w:val="001D5F4A"/>
    <w:rsid w:val="001E67DC"/>
    <w:rsid w:val="00200817"/>
    <w:rsid w:val="002013E6"/>
    <w:rsid w:val="00210A35"/>
    <w:rsid w:val="00247726"/>
    <w:rsid w:val="002A3F2D"/>
    <w:rsid w:val="00330A36"/>
    <w:rsid w:val="003339F5"/>
    <w:rsid w:val="0034377A"/>
    <w:rsid w:val="003553DF"/>
    <w:rsid w:val="00376665"/>
    <w:rsid w:val="003836B1"/>
    <w:rsid w:val="0038412D"/>
    <w:rsid w:val="00392F56"/>
    <w:rsid w:val="003B06A1"/>
    <w:rsid w:val="003E3854"/>
    <w:rsid w:val="0043205B"/>
    <w:rsid w:val="00433B1E"/>
    <w:rsid w:val="00447FBD"/>
    <w:rsid w:val="004545A4"/>
    <w:rsid w:val="004768FD"/>
    <w:rsid w:val="004A61EA"/>
    <w:rsid w:val="004D5579"/>
    <w:rsid w:val="004E5483"/>
    <w:rsid w:val="0051089E"/>
    <w:rsid w:val="005223A2"/>
    <w:rsid w:val="005374C4"/>
    <w:rsid w:val="00567082"/>
    <w:rsid w:val="005E3B7C"/>
    <w:rsid w:val="00632D81"/>
    <w:rsid w:val="006A1F9F"/>
    <w:rsid w:val="006A4C41"/>
    <w:rsid w:val="007105A3"/>
    <w:rsid w:val="00776949"/>
    <w:rsid w:val="007A0E9D"/>
    <w:rsid w:val="007A12A4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32AC9"/>
    <w:rsid w:val="009679B4"/>
    <w:rsid w:val="009926AE"/>
    <w:rsid w:val="009E6CB7"/>
    <w:rsid w:val="009E7232"/>
    <w:rsid w:val="00A12D0E"/>
    <w:rsid w:val="00A131DA"/>
    <w:rsid w:val="00A27710"/>
    <w:rsid w:val="00A36517"/>
    <w:rsid w:val="00A512E3"/>
    <w:rsid w:val="00A60F55"/>
    <w:rsid w:val="00A76D10"/>
    <w:rsid w:val="00A85442"/>
    <w:rsid w:val="00AF19F0"/>
    <w:rsid w:val="00B3100A"/>
    <w:rsid w:val="00B423C7"/>
    <w:rsid w:val="00BA6F4E"/>
    <w:rsid w:val="00BD1ED1"/>
    <w:rsid w:val="00BD5C25"/>
    <w:rsid w:val="00C216F2"/>
    <w:rsid w:val="00C50638"/>
    <w:rsid w:val="00C54E4A"/>
    <w:rsid w:val="00C8049E"/>
    <w:rsid w:val="00C8160C"/>
    <w:rsid w:val="00C95B8C"/>
    <w:rsid w:val="00CA68CA"/>
    <w:rsid w:val="00D179DA"/>
    <w:rsid w:val="00D35FF2"/>
    <w:rsid w:val="00D952E8"/>
    <w:rsid w:val="00DD56EA"/>
    <w:rsid w:val="00E473C4"/>
    <w:rsid w:val="00EA2EA1"/>
    <w:rsid w:val="00EA352E"/>
    <w:rsid w:val="00F164B1"/>
    <w:rsid w:val="00F31579"/>
    <w:rsid w:val="00F8489A"/>
    <w:rsid w:val="00F97B41"/>
    <w:rsid w:val="00FA729F"/>
    <w:rsid w:val="00FC3A83"/>
    <w:rsid w:val="00FD4EED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0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97881-D406-416A-8977-510F3550C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112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ณัฐรพี คงเคารพธรรม</cp:lastModifiedBy>
  <cp:revision>16</cp:revision>
  <cp:lastPrinted>2013-03-01T03:26:00Z</cp:lastPrinted>
  <dcterms:created xsi:type="dcterms:W3CDTF">2017-11-30T04:47:00Z</dcterms:created>
  <dcterms:modified xsi:type="dcterms:W3CDTF">2018-02-01T10:18:00Z</dcterms:modified>
</cp:coreProperties>
</file>